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阳光职业技能培训学校用工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鲁山县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阳光职业技能培训学校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培训学校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民非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民办职业技能培训学校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谢东哲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18237557550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5CC3340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邮箱：3100855013@qq.com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焊工、叉车、电工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人数若干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18—50岁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5000—8000元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/月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长白班/两班倒 包吃住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浙江、江苏等地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37A53"/>
    <w:rsid w:val="496A42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164</Words>
  <Characters>198</Characters>
  <Lines>0</Lines>
  <Paragraphs>0</Paragraphs>
  <TotalTime>0</TotalTime>
  <ScaleCrop>false</ScaleCrop>
  <LinksUpToDate>false</LinksUpToDate>
  <CharactersWithSpaces>300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2026-01-26T08:06:25Z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